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LRAGTH-2026-08-21/0068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Regelschule Tambach-Dietharz, Einbau Akustikdecken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Einbau Akustikdecken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